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714227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714227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714227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362E8E73" w:rsidR="00691C94" w:rsidRPr="0037415F" w:rsidRDefault="00714227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C79BA">
                  <w:t>Proposal on a new Work Item on “oneM2M-T</w:t>
                </w:r>
                <w:r w:rsidR="006C79BA" w:rsidRPr="00A9785F">
                  <w:rPr>
                    <w:rFonts w:eastAsia="Times New Roman"/>
                    <w:lang w:eastAsia="en-US"/>
                  </w:rPr>
                  <w:t>S 0010 - MQTT Protocol Binding</w:t>
                </w:r>
                <w:r w:rsidR="006C79BA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2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0F3FD9" w:rsidRPr="0037415F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0F3FD9" w:rsidRPr="008F7104" w:rsidRDefault="000F3FD9" w:rsidP="000F3FD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39A1C013" w:rsidR="000F3FD9" w:rsidRDefault="000F3FD9" w:rsidP="000F3FD9">
            <w:r w:rsidRPr="00A8443F">
              <w:rPr>
                <w:rFonts w:hint="eastAsia"/>
                <w:lang w:eastAsia="zh-CN"/>
              </w:rPr>
              <w:t>Nobuyuki Uchida</w:t>
            </w:r>
            <w:r w:rsidRPr="00A8443F">
              <w:br/>
            </w:r>
            <w:r w:rsidRPr="00A8443F">
              <w:rPr>
                <w:lang w:eastAsia="zh-CN"/>
              </w:rPr>
              <w:t>Qualcomm Inc.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2C203631" w:rsidR="000F3FD9" w:rsidRDefault="000F3FD9" w:rsidP="000F3FD9">
            <w:r w:rsidRPr="00A8443F">
              <w:t>Tel:</w:t>
            </w:r>
            <w:r w:rsidRPr="00A8443F">
              <w:br/>
              <w:t>Fax:</w:t>
            </w:r>
            <w:r w:rsidRPr="00A8443F">
              <w:br/>
              <w:t xml:space="preserve">Email: </w:t>
            </w:r>
            <w:r w:rsidRPr="00A8443F">
              <w:rPr>
                <w:rFonts w:hint="eastAsia"/>
                <w:lang w:eastAsia="zh-CN"/>
              </w:rPr>
              <w:t>nuchida@qti.qualcomm.com</w:t>
            </w:r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14:paraId="75E3B1EF" w14:textId="2464A7C5" w:rsidR="0089088E" w:rsidRDefault="00353240" w:rsidP="00EB6775">
                <w:pPr>
                  <w:rPr>
                    <w:lang w:eastAsia="zh-CN"/>
                  </w:rPr>
                </w:pPr>
                <w:r>
                  <w:t>oneM2M, MQTT, Protocol, Security, Transport, Primitive, Message</w:t>
                </w:r>
              </w:p>
            </w:sdtContent>
          </w:sdt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583274A3" w:rsidR="0089088E" w:rsidRDefault="00353240" w:rsidP="00F547C5">
                <w:r>
                  <w:rPr>
                    <w:rFonts w:eastAsia="BatangChe"/>
                    <w:sz w:val="22"/>
                  </w:rPr>
                  <w:t>This document proposes to study of a new work recommendation which provides a binding of the oneM2M Service Layer Core Protocol onto the MQTT transport protocol.</w:t>
                </w:r>
                <w:r>
                  <w:rPr>
                    <w:rFonts w:eastAsia="BatangChe"/>
                    <w:sz w:val="22"/>
                  </w:rPr>
                  <w:br/>
                  <w:t>The baseline is provided in document Y.oneM2M.PB.MQTT.baseline.</w:t>
                </w:r>
                <w:r>
                  <w:rPr>
                    <w:rFonts w:eastAsia="BatangChe"/>
                    <w:sz w:val="22"/>
                  </w:rPr>
                  <w:br/>
                </w:r>
                <w:r>
                  <w:rPr>
                    <w:rFonts w:eastAsia="BatangChe"/>
                    <w:sz w:val="22"/>
                  </w:rPr>
                  <w:br/>
                </w:r>
                <w:r>
                  <w:rPr>
                    <w:rFonts w:eastAsia="BatangChe"/>
                    <w:sz w:val="22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0BBDE5C1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>
        <w:rPr>
          <w:sz w:val="20"/>
          <w:lang w:val="fr-FR"/>
        </w:rPr>
        <w:t>Y.oneM2M.</w:t>
      </w:r>
      <w:r w:rsidR="00353240">
        <w:rPr>
          <w:sz w:val="20"/>
          <w:lang w:val="fr-FR"/>
        </w:rPr>
        <w:t>PB.MQTT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3516055F" w:rsidR="00F547C5" w:rsidRPr="00F46A5C" w:rsidRDefault="00714227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sdt>
              <w:sdtPr>
                <w:rPr>
                  <w:sz w:val="20"/>
                  <w:lang w:val="fr-FR"/>
                </w:rPr>
                <w:alias w:val="Title"/>
                <w:tag w:val="Title"/>
                <w:id w:val="-1774624538"/>
                <w:placeholder>
                  <w:docPart w:val="822F970CC7F7214A882B672A05C6D8AC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53240">
                  <w:rPr>
                    <w:sz w:val="20"/>
                  </w:rPr>
                  <w:t>Proposal on a new Work Item on “oneM2M-TS 0010 - MQTT Protocol Binding”</w:t>
                </w:r>
              </w:sdtContent>
            </w:sdt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ＭＳ 明朝"/>
                <w:sz w:val="20"/>
                <w:highlight w:val="yellow"/>
              </w:rPr>
            </w:pPr>
            <w:r>
              <w:rPr>
                <w:rFonts w:eastAsia="ＭＳ 明朝" w:hint="eastAsia"/>
                <w:sz w:val="20"/>
              </w:rPr>
              <w:t>September</w:t>
            </w:r>
            <w:r>
              <w:rPr>
                <w:rFonts w:eastAsia="ＭＳ 明朝"/>
                <w:sz w:val="20"/>
              </w:rPr>
              <w:t>,</w:t>
            </w:r>
            <w:r>
              <w:rPr>
                <w:rFonts w:eastAsia="ＭＳ 明朝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1F495BD0" w:rsidR="000F3FD9" w:rsidRPr="0091622E" w:rsidRDefault="000F3FD9" w:rsidP="000F3FD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0F3FD9">
              <w:rPr>
                <w:sz w:val="20"/>
              </w:rPr>
              <w:t xml:space="preserve">Nobuyuki </w:t>
            </w:r>
            <w:proofErr w:type="spellStart"/>
            <w:r w:rsidRPr="000F3FD9">
              <w:rPr>
                <w:sz w:val="20"/>
              </w:rPr>
              <w:t>Uchida</w:t>
            </w:r>
            <w:r>
              <w:rPr>
                <w:rFonts w:ascii="ＭＳ 明朝" w:eastAsia="ＭＳ 明朝" w:hAnsi="ＭＳ 明朝" w:hint="eastAsia"/>
                <w:sz w:val="20"/>
              </w:rPr>
              <w:t>,</w:t>
            </w:r>
            <w:r w:rsidRPr="000F3FD9">
              <w:rPr>
                <w:sz w:val="20"/>
              </w:rPr>
              <w:t>Qualcomm</w:t>
            </w:r>
            <w:proofErr w:type="spellEnd"/>
            <w:r w:rsidRPr="000F3FD9">
              <w:rPr>
                <w:sz w:val="20"/>
              </w:rPr>
              <w:t xml:space="preserve"> Inc.</w:t>
            </w:r>
            <w:r>
              <w:rPr>
                <w:sz w:val="20"/>
              </w:rPr>
              <w:t xml:space="preserve">, </w:t>
            </w:r>
            <w:hyperlink r:id="rId14" w:history="1">
              <w:r w:rsidRPr="008C55EA">
                <w:rPr>
                  <w:rStyle w:val="Hyperlink"/>
                  <w:rFonts w:ascii="Times New Roman" w:hAnsi="Times New Roman"/>
                  <w:sz w:val="20"/>
                </w:rPr>
                <w:t>nuchida@qti.qualcomm.com</w:t>
              </w:r>
            </w:hyperlink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5F63548D" w:rsidR="00F547C5" w:rsidRPr="00353240" w:rsidRDefault="00353240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szCs w:val="20"/>
              </w:rPr>
            </w:pPr>
            <w:r w:rsidRPr="00353240">
              <w:rPr>
                <w:sz w:val="20"/>
                <w:szCs w:val="20"/>
              </w:rPr>
              <w:t xml:space="preserve">The present document specifies the binding of </w:t>
            </w:r>
            <w:proofErr w:type="spellStart"/>
            <w:r w:rsidRPr="00353240">
              <w:rPr>
                <w:sz w:val="20"/>
                <w:szCs w:val="20"/>
              </w:rPr>
              <w:t>Mca</w:t>
            </w:r>
            <w:proofErr w:type="spellEnd"/>
            <w:r w:rsidRPr="00353240">
              <w:rPr>
                <w:sz w:val="20"/>
                <w:szCs w:val="20"/>
              </w:rPr>
              <w:t xml:space="preserve"> and </w:t>
            </w:r>
            <w:proofErr w:type="spellStart"/>
            <w:r w:rsidRPr="00353240">
              <w:rPr>
                <w:sz w:val="20"/>
                <w:szCs w:val="20"/>
              </w:rPr>
              <w:t>Mcc</w:t>
            </w:r>
            <w:proofErr w:type="spellEnd"/>
            <w:r w:rsidRPr="00353240">
              <w:rPr>
                <w:sz w:val="20"/>
                <w:szCs w:val="20"/>
              </w:rPr>
              <w:t xml:space="preserve"> primitives (message flows), defined in the Service Layer Core Protocol, onto the MQTT transport protocol.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77777777" w:rsidR="00F547C5" w:rsidRPr="00D36B92" w:rsidRDefault="00F547C5" w:rsidP="009727E4">
            <w:pPr>
              <w:widowControl w:val="0"/>
              <w:rPr>
                <w:sz w:val="20"/>
                <w:szCs w:val="20"/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6E742B37" w14:textId="40767800" w:rsidR="00F547C5" w:rsidRPr="00DE4E32" w:rsidRDefault="00DE4E32" w:rsidP="009727E4">
            <w:pPr>
              <w:rPr>
                <w:sz w:val="20"/>
                <w:szCs w:val="20"/>
              </w:rPr>
            </w:pPr>
            <w:r w:rsidRPr="00DE4E32">
              <w:rPr>
                <w:rFonts w:eastAsia="BatangChe"/>
                <w:sz w:val="20"/>
                <w:szCs w:val="20"/>
                <w:lang w:val="en-US"/>
              </w:rPr>
              <w:t xml:space="preserve">MQTT is a transport protocol that is widely used in Internet of Things solutions. </w:t>
            </w:r>
            <w:r>
              <w:rPr>
                <w:rFonts w:eastAsia="BatangChe"/>
                <w:sz w:val="20"/>
                <w:szCs w:val="20"/>
                <w:lang w:val="en-US"/>
              </w:rPr>
              <w:t>This re</w:t>
            </w:r>
            <w:r w:rsidR="00F547C5" w:rsidRPr="00DE4E32">
              <w:rPr>
                <w:rFonts w:eastAsia="BatangChe"/>
                <w:sz w:val="20"/>
                <w:szCs w:val="20"/>
                <w:lang w:val="en-US"/>
              </w:rPr>
              <w:t xml:space="preserve">commendation </w:t>
            </w:r>
            <w:r>
              <w:rPr>
                <w:sz w:val="20"/>
                <w:szCs w:val="20"/>
              </w:rPr>
              <w:t xml:space="preserve">defines how the message primitives that are defined in the oneM2M Service Layer Core Protocol are to be transmitted using the MQTT protocol </w:t>
            </w:r>
          </w:p>
          <w:p w14:paraId="4CCAB4AB" w14:textId="77777777" w:rsidR="00F547C5" w:rsidRDefault="00DE4E32" w:rsidP="00972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 contents include:</w:t>
            </w:r>
          </w:p>
          <w:p w14:paraId="1781D725" w14:textId="77777777" w:rsidR="00DE4E32" w:rsidRDefault="00DE4E32" w:rsidP="009727E4">
            <w:pPr>
              <w:rPr>
                <w:sz w:val="20"/>
                <w:szCs w:val="20"/>
              </w:rPr>
            </w:pPr>
          </w:p>
          <w:p w14:paraId="6B2763CE" w14:textId="2873A984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 w:rsidRPr="00C40117">
              <w:rPr>
                <w:sz w:val="22"/>
                <w:szCs w:val="22"/>
              </w:rPr>
              <w:t>How a</w:t>
            </w:r>
            <w:r>
              <w:rPr>
                <w:sz w:val="22"/>
                <w:szCs w:val="22"/>
              </w:rPr>
              <w:t xml:space="preserve"> oneM2M entity </w:t>
            </w:r>
            <w:r w:rsidRPr="00C40117">
              <w:rPr>
                <w:sz w:val="22"/>
                <w:szCs w:val="22"/>
              </w:rPr>
              <w:t>connects to MQTT.</w:t>
            </w:r>
          </w:p>
          <w:p w14:paraId="612CCCF8" w14:textId="7C55CC21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How an Originator entity</w:t>
            </w:r>
            <w:r w:rsidRPr="00C40117">
              <w:rPr>
                <w:sz w:val="22"/>
                <w:szCs w:val="22"/>
              </w:rPr>
              <w:t xml:space="preserve"> formulates a </w:t>
            </w:r>
            <w:r>
              <w:rPr>
                <w:sz w:val="22"/>
                <w:szCs w:val="22"/>
              </w:rPr>
              <w:t xml:space="preserve">oneM2M </w:t>
            </w:r>
            <w:r w:rsidRPr="00C40117">
              <w:rPr>
                <w:sz w:val="22"/>
                <w:szCs w:val="22"/>
              </w:rPr>
              <w:t xml:space="preserve">Request </w:t>
            </w:r>
            <w:r>
              <w:rPr>
                <w:sz w:val="22"/>
                <w:szCs w:val="22"/>
              </w:rPr>
              <w:t xml:space="preserve">Primitive </w:t>
            </w:r>
            <w:r w:rsidRPr="00C40117">
              <w:rPr>
                <w:sz w:val="22"/>
                <w:szCs w:val="22"/>
              </w:rPr>
              <w:t xml:space="preserve">as an MQTT message, and </w:t>
            </w:r>
            <w:r>
              <w:rPr>
                <w:sz w:val="22"/>
                <w:szCs w:val="22"/>
              </w:rPr>
              <w:t xml:space="preserve">how it </w:t>
            </w:r>
            <w:r w:rsidRPr="00C40117">
              <w:rPr>
                <w:sz w:val="22"/>
                <w:szCs w:val="22"/>
              </w:rPr>
              <w:t>transmits it to its intended Receiver.</w:t>
            </w:r>
          </w:p>
          <w:p w14:paraId="0EC03F1B" w14:textId="02851397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 w:rsidRPr="00C40117">
              <w:rPr>
                <w:sz w:val="22"/>
                <w:szCs w:val="22"/>
              </w:rPr>
              <w:t xml:space="preserve">How a Receiver </w:t>
            </w:r>
            <w:r>
              <w:rPr>
                <w:sz w:val="22"/>
                <w:szCs w:val="22"/>
              </w:rPr>
              <w:t xml:space="preserve">entity </w:t>
            </w:r>
            <w:r w:rsidRPr="00C40117">
              <w:rPr>
                <w:sz w:val="22"/>
                <w:szCs w:val="22"/>
              </w:rPr>
              <w:t>listens for incoming Requests.</w:t>
            </w:r>
          </w:p>
          <w:p w14:paraId="0041AFB3" w14:textId="77777777" w:rsidR="00DE4E32" w:rsidRDefault="00DE4E32" w:rsidP="00DE4E32">
            <w:pPr>
              <w:pStyle w:val="BN"/>
              <w:rPr>
                <w:sz w:val="22"/>
                <w:szCs w:val="22"/>
              </w:rPr>
            </w:pPr>
            <w:r w:rsidRPr="00C40117">
              <w:rPr>
                <w:sz w:val="22"/>
                <w:szCs w:val="22"/>
              </w:rPr>
              <w:t>How that Receiver can formulate and transmit a Response.</w:t>
            </w:r>
          </w:p>
          <w:p w14:paraId="464D363C" w14:textId="1B26865A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Security considerations</w:t>
            </w:r>
          </w:p>
          <w:p w14:paraId="79AADCE1" w14:textId="09E261B3" w:rsidR="00DE4E32" w:rsidRPr="00D36B92" w:rsidRDefault="00DE4E32" w:rsidP="009727E4"/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37F23A39" w:rsidR="00F547C5" w:rsidRPr="004E3F46" w:rsidRDefault="000F3FD9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A8443F">
              <w:rPr>
                <w:sz w:val="20"/>
                <w:lang w:val="en-US"/>
              </w:rPr>
              <w:t xml:space="preserve">Nokia, KDDI, ZTE Corporation, </w:t>
            </w:r>
            <w:proofErr w:type="spellStart"/>
            <w:r w:rsidRPr="00A8443F">
              <w:rPr>
                <w:sz w:val="20"/>
                <w:lang w:val="en-US"/>
              </w:rPr>
              <w:t>InterDigital</w:t>
            </w:r>
            <w:proofErr w:type="spellEnd"/>
            <w:r w:rsidRPr="00A8443F">
              <w:rPr>
                <w:sz w:val="20"/>
                <w:lang w:val="en-US"/>
              </w:rPr>
              <w:t>, Huawei, NEC, Qualcomm, Hitachi, Fujitsu</w:t>
            </w:r>
            <w:bookmarkStart w:id="4" w:name="_GoBack"/>
            <w:bookmarkEnd w:id="4"/>
          </w:p>
        </w:tc>
      </w:tr>
    </w:tbl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AA3D4" w14:textId="77777777" w:rsidR="00714227" w:rsidRDefault="00714227" w:rsidP="00C42125">
      <w:pPr>
        <w:spacing w:before="0"/>
      </w:pPr>
      <w:r>
        <w:separator/>
      </w:r>
    </w:p>
  </w:endnote>
  <w:endnote w:type="continuationSeparator" w:id="0">
    <w:p w14:paraId="30317D65" w14:textId="77777777" w:rsidR="00714227" w:rsidRDefault="0071422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69210" w14:textId="77777777" w:rsidR="00714227" w:rsidRDefault="00714227" w:rsidP="00C42125">
      <w:pPr>
        <w:spacing w:before="0"/>
      </w:pPr>
      <w:r>
        <w:separator/>
      </w:r>
    </w:p>
  </w:footnote>
  <w:footnote w:type="continuationSeparator" w:id="0">
    <w:p w14:paraId="638631C5" w14:textId="77777777" w:rsidR="00714227" w:rsidRDefault="0071422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4D6B93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0F3FD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56C4921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0F3FD9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F3FD9"/>
    <w:rsid w:val="001251DA"/>
    <w:rsid w:val="00125432"/>
    <w:rsid w:val="00137F40"/>
    <w:rsid w:val="001871EC"/>
    <w:rsid w:val="001A1D8D"/>
    <w:rsid w:val="001A670F"/>
    <w:rsid w:val="001C62B8"/>
    <w:rsid w:val="001E7B0E"/>
    <w:rsid w:val="001F141D"/>
    <w:rsid w:val="001F23FC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53240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C79BA"/>
    <w:rsid w:val="006D1089"/>
    <w:rsid w:val="006D1B86"/>
    <w:rsid w:val="006D7355"/>
    <w:rsid w:val="006F2ACE"/>
    <w:rsid w:val="00714227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0B57"/>
    <w:rsid w:val="008B6F4A"/>
    <w:rsid w:val="008E0172"/>
    <w:rsid w:val="00914912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4459E"/>
    <w:rsid w:val="00C62814"/>
    <w:rsid w:val="00C74937"/>
    <w:rsid w:val="00D57D7F"/>
    <w:rsid w:val="00D73137"/>
    <w:rsid w:val="00D95454"/>
    <w:rsid w:val="00DB1307"/>
    <w:rsid w:val="00DD50DE"/>
    <w:rsid w:val="00DE3062"/>
    <w:rsid w:val="00DE4E3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ＭＳ 明朝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N">
    <w:name w:val="BN"/>
    <w:basedOn w:val="Normal"/>
    <w:rsid w:val="00DE4E32"/>
    <w:pPr>
      <w:numPr>
        <w:numId w:val="11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0F3FD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ne.he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uchida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  <w:rPr>
              <w:rFonts w:hint="eastAsia"/>
            </w:rPr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  <w:rPr>
              <w:rFonts w:hint="eastAsia"/>
            </w:rPr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  <w:rPr>
              <w:rFonts w:hint="eastAsia"/>
            </w:rPr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  <w:rPr>
              <w:rFonts w:hint="eastAsia"/>
            </w:rPr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  <w:rPr>
              <w:rFonts w:hint="eastAsia"/>
            </w:rPr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  <w:rPr>
              <w:rFonts w:hint="eastAsia"/>
            </w:rPr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  <w:rPr>
              <w:rFonts w:hint="eastAsia"/>
            </w:rPr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  <w:rPr>
              <w:rFonts w:hint="eastAsia"/>
            </w:rPr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  <w:rPr>
              <w:rFonts w:hint="eastAsia"/>
            </w:rPr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822F970CC7F7214A882B672A05C6D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5B054-ADA8-3C44-B190-7CB5311EBC74}"/>
      </w:docPartPr>
      <w:docPartBody>
        <w:p w:rsidR="00B8552D" w:rsidRDefault="00035DA0" w:rsidP="00035DA0">
          <w:pPr>
            <w:pStyle w:val="822F970CC7F7214A882B672A05C6D8AC"/>
            <w:rPr>
              <w:rFonts w:hint="eastAsia"/>
            </w:rPr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5DA0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BC9"/>
    <w:rsid w:val="00A33DD7"/>
    <w:rsid w:val="00A3586C"/>
    <w:rsid w:val="00AC7F00"/>
    <w:rsid w:val="00AF3CAC"/>
    <w:rsid w:val="00B66659"/>
    <w:rsid w:val="00B8552D"/>
    <w:rsid w:val="00C537FF"/>
    <w:rsid w:val="00C7519D"/>
    <w:rsid w:val="00CC4775"/>
    <w:rsid w:val="00D40096"/>
    <w:rsid w:val="00E02C8E"/>
    <w:rsid w:val="00E24248"/>
    <w:rsid w:val="00F75BAA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5DA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0A925A63FF95F24083D029E798910951">
    <w:name w:val="0A925A63FF95F24083D029E798910951"/>
    <w:rsid w:val="00035DA0"/>
    <w:pPr>
      <w:spacing w:after="0" w:line="240" w:lineRule="auto"/>
    </w:pPr>
    <w:rPr>
      <w:sz w:val="24"/>
      <w:szCs w:val="24"/>
      <w:lang w:val="en-GB" w:eastAsia="en-GB"/>
    </w:rPr>
  </w:style>
  <w:style w:type="paragraph" w:customStyle="1" w:styleId="4BCF8FFDBFA1C24FB046CDAB50986C50">
    <w:name w:val="4BCF8FFDBFA1C24FB046CDAB50986C50"/>
    <w:rsid w:val="00035DA0"/>
    <w:pPr>
      <w:spacing w:after="0" w:line="240" w:lineRule="auto"/>
    </w:pPr>
    <w:rPr>
      <w:sz w:val="24"/>
      <w:szCs w:val="24"/>
      <w:lang w:val="en-GB" w:eastAsia="en-GB"/>
    </w:rPr>
  </w:style>
  <w:style w:type="paragraph" w:customStyle="1" w:styleId="36E1A2931B60284C879AE6E7B9BE1A44">
    <w:name w:val="36E1A2931B60284C879AE6E7B9BE1A44"/>
    <w:rsid w:val="00035DA0"/>
    <w:pPr>
      <w:spacing w:after="0" w:line="240" w:lineRule="auto"/>
    </w:pPr>
    <w:rPr>
      <w:sz w:val="24"/>
      <w:szCs w:val="24"/>
      <w:lang w:val="en-GB" w:eastAsia="en-GB"/>
    </w:rPr>
  </w:style>
  <w:style w:type="paragraph" w:customStyle="1" w:styleId="822F970CC7F7214A882B672A05C6D8AC">
    <w:name w:val="822F970CC7F7214A882B672A05C6D8AC"/>
    <w:rsid w:val="00035DA0"/>
    <w:pPr>
      <w:spacing w:after="0" w:line="240" w:lineRule="auto"/>
    </w:pPr>
    <w:rPr>
      <w:sz w:val="24"/>
      <w:szCs w:val="24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of a new work recommendation which provides a binding of the oneM2M Service Layer Core Protocol onto the MQTT transport protocol.
The baseline is provided in document Y.oneM2M.PB.MQTT.baseline.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9B148F30-9BD2-4C1D-988E-0D7F169B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14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0010 - MQTT Protocol Binding”</vt:lpstr>
    </vt:vector>
  </TitlesOfParts>
  <Company>ITU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0010 - MQTT Protocol Binding”</dc:title>
  <dc:subject/>
  <dc:creator>Guy, Florence</dc:creator>
  <cp:keywords>oneM2M, MQTT, Protocol, Security, Transport, Primitive, Message</cp:keywords>
  <dc:description/>
  <cp:lastModifiedBy>Nobuyuki Uchida</cp:lastModifiedBy>
  <cp:revision>5</cp:revision>
  <cp:lastPrinted>2017-02-22T09:55:00Z</cp:lastPrinted>
  <dcterms:created xsi:type="dcterms:W3CDTF">2017-08-09T17:30:00Z</dcterms:created>
  <dcterms:modified xsi:type="dcterms:W3CDTF">2017-08-14T15:31:00Z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